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Regis, Dorset,</w:t>
      </w: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John Stretch(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21-19)</w:t>
      </w: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351C3" w:rsidRDefault="007351C3" w:rsidP="00735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7351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1C3" w:rsidRDefault="007351C3" w:rsidP="00564E3C">
      <w:pPr>
        <w:spacing w:after="0" w:line="240" w:lineRule="auto"/>
      </w:pPr>
      <w:r>
        <w:separator/>
      </w:r>
    </w:p>
  </w:endnote>
  <w:endnote w:type="continuationSeparator" w:id="0">
    <w:p w:rsidR="007351C3" w:rsidRDefault="007351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51C3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1C3" w:rsidRDefault="007351C3" w:rsidP="00564E3C">
      <w:pPr>
        <w:spacing w:after="0" w:line="240" w:lineRule="auto"/>
      </w:pPr>
      <w:r>
        <w:separator/>
      </w:r>
    </w:p>
  </w:footnote>
  <w:footnote w:type="continuationSeparator" w:id="0">
    <w:p w:rsidR="007351C3" w:rsidRDefault="007351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C3"/>
    <w:rsid w:val="00372DC6"/>
    <w:rsid w:val="00564E3C"/>
    <w:rsid w:val="0064591D"/>
    <w:rsid w:val="007351C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8C2D9"/>
  <w15:chartTrackingRefBased/>
  <w15:docId w15:val="{AA5EBA7D-F09B-4B9C-8906-1FEC0B8B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351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2015-10-07T18:18:00Z</dcterms:created>
  <dcterms:modified xsi:type="dcterms:W3CDTF">2015-10-07T18:19:00Z</dcterms:modified>
</cp:coreProperties>
</file>